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929C7" w:rsidTr="003929C7" w14:paraId="0B52C45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9C7" w:rsidRDefault="003929C7" w14:paraId="4BE27028" w14:textId="00CF6AB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9C7" w:rsidRDefault="003929C7" w14:paraId="48F57E0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929C7" w:rsidRDefault="003929C7" w14:paraId="0CF0C80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929C7" w:rsidRDefault="003929C7" w14:paraId="0C36AD8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929C7" w:rsidRDefault="003929C7" w14:paraId="28ACE17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929C7" w:rsidP="003929C7" w:rsidRDefault="003929C7" w14:paraId="0142E7DF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929C7" w:rsidP="003929C7" w:rsidRDefault="003929C7" w14:paraId="7EC5F43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929C7" w:rsidP="003929C7" w:rsidRDefault="003929C7" w14:paraId="0B3676D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St-2647/2019</w:t>
      </w:r>
    </w:p>
    <w:p w:rsidR="003929C7" w:rsidP="003929C7" w:rsidRDefault="003929C7" w14:paraId="4378DB9C" w14:textId="77777777">
      <w:pPr>
        <w:tabs>
          <w:tab w:val="left" w:pos="709"/>
        </w:tabs>
      </w:pPr>
      <w:r>
        <w:t xml:space="preserve"> </w:t>
      </w:r>
    </w:p>
    <w:p w:rsidR="003929C7" w:rsidP="003929C7" w:rsidRDefault="003929C7" w14:paraId="0E8DC58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929C7" w:rsidP="003929C7" w:rsidRDefault="003929C7" w14:paraId="6FE01F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929C7" w:rsidP="003929C7" w:rsidRDefault="003929C7" w14:paraId="04168F87" w14:textId="77777777">
      <w:pPr>
        <w:tabs>
          <w:tab w:val="left" w:pos="709"/>
        </w:tabs>
      </w:pPr>
    </w:p>
    <w:p w:rsidR="003929C7" w:rsidP="003929C7" w:rsidRDefault="003929C7" w14:paraId="708CE86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929C7" w:rsidP="003929C7" w:rsidRDefault="003929C7" w14:paraId="68BCF11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929C7" w:rsidP="003929C7" w:rsidRDefault="003929C7" w14:paraId="3379DD3E" w14:textId="77777777">
      <w:pPr>
        <w:tabs>
          <w:tab w:val="left" w:pos="709"/>
        </w:tabs>
      </w:pPr>
    </w:p>
    <w:p w:rsidR="003929C7" w:rsidP="003929C7" w:rsidRDefault="003929C7" w14:paraId="65295DD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929C7" w:rsidP="003929C7" w:rsidRDefault="003929C7" w14:paraId="7F02553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929C7" w:rsidP="003929C7" w:rsidRDefault="003929C7" w14:paraId="178C748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929C7" w:rsidP="003929C7" w:rsidRDefault="003929C7" w14:paraId="025F2C7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929C7" w:rsidP="003929C7" w:rsidRDefault="003929C7" w14:paraId="1838DD3F" w14:textId="77777777">
      <w:pPr>
        <w:tabs>
          <w:tab w:val="left" w:pos="709"/>
        </w:tabs>
      </w:pPr>
    </w:p>
    <w:p w:rsidR="003929C7" w:rsidP="003929C7" w:rsidRDefault="003929C7" w14:paraId="588C6678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929C7" w:rsidP="003929C7" w:rsidRDefault="003929C7" w14:paraId="1D43FD5C" w14:textId="77777777">
      <w:pPr>
        <w:tabs>
          <w:tab w:val="left" w:pos="709"/>
        </w:tabs>
        <w:jc w:val="both"/>
      </w:pPr>
    </w:p>
    <w:p w:rsidR="003929C7" w:rsidP="003929C7" w:rsidRDefault="003929C7" w14:paraId="545B7E40" w14:textId="77777777">
      <w:pPr>
        <w:tabs>
          <w:tab w:val="left" w:pos="709"/>
        </w:tabs>
      </w:pPr>
      <w:r>
        <w:t xml:space="preserve"> </w:t>
      </w:r>
      <w:r>
        <w:tab/>
        <w:t>17. St-2647/2019</w:t>
      </w:r>
    </w:p>
    <w:p w:rsidR="003929C7" w:rsidP="003929C7" w:rsidRDefault="003929C7" w14:paraId="55073032" w14:textId="77777777">
      <w:pPr>
        <w:tabs>
          <w:tab w:val="left" w:pos="709"/>
        </w:tabs>
      </w:pPr>
    </w:p>
    <w:p w:rsidR="003929C7" w:rsidP="003929C7" w:rsidRDefault="003929C7" w14:paraId="0FD0CAE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929C7" w:rsidP="003929C7" w:rsidRDefault="003929C7" w14:paraId="5805BAF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929C7" w:rsidP="003929C7" w:rsidRDefault="003929C7" w14:paraId="6EE3746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3929C7" w:rsidP="003929C7" w:rsidRDefault="003929C7" w14:paraId="26F52388" w14:textId="77777777">
      <w:pPr>
        <w:tabs>
          <w:tab w:val="left" w:pos="709"/>
        </w:tabs>
        <w:ind w:firstLine="708"/>
        <w:jc w:val="both"/>
      </w:pPr>
    </w:p>
    <w:p w:rsidR="003929C7" w:rsidP="003929C7" w:rsidRDefault="003929C7" w14:paraId="2560CDFB" w14:textId="77777777">
      <w:pPr>
        <w:tabs>
          <w:tab w:val="left" w:pos="709"/>
        </w:tabs>
        <w:jc w:val="both"/>
      </w:pPr>
      <w:r>
        <w:t xml:space="preserve">protiv </w:t>
      </w:r>
    </w:p>
    <w:p w:rsidR="003929C7" w:rsidP="003929C7" w:rsidRDefault="003929C7" w14:paraId="0DCAEB2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929C7" w:rsidP="003929C7" w:rsidRDefault="003929C7" w14:paraId="3CAC1042" w14:textId="77777777">
      <w:pPr>
        <w:tabs>
          <w:tab w:val="left" w:pos="709"/>
        </w:tabs>
        <w:ind w:left="708"/>
        <w:jc w:val="both"/>
      </w:pPr>
      <w:r>
        <w:tab/>
        <w:t>MULTI LINE d.o.o., Zagreb, OIB: 68867208173</w:t>
      </w:r>
    </w:p>
    <w:p w:rsidR="003929C7" w:rsidP="003929C7" w:rsidRDefault="003929C7" w14:paraId="2FF88CB1" w14:textId="77777777">
      <w:pPr>
        <w:tabs>
          <w:tab w:val="left" w:pos="709"/>
        </w:tabs>
        <w:ind w:left="708"/>
        <w:jc w:val="both"/>
      </w:pPr>
    </w:p>
    <w:p w:rsidR="003929C7" w:rsidP="003929C7" w:rsidRDefault="003929C7" w14:paraId="6D3A3E8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929C7" w:rsidP="003929C7" w:rsidRDefault="003929C7" w14:paraId="6E7DFE9C" w14:textId="77777777">
      <w:pPr>
        <w:tabs>
          <w:tab w:val="left" w:pos="709"/>
        </w:tabs>
        <w:jc w:val="both"/>
      </w:pPr>
    </w:p>
    <w:p w:rsidR="003929C7" w:rsidP="003929C7" w:rsidRDefault="003929C7" w14:paraId="729D95A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929C7" w:rsidP="003929C7" w:rsidRDefault="003929C7" w14:paraId="22828EDE" w14:textId="77777777">
      <w:pPr>
        <w:tabs>
          <w:tab w:val="left" w:pos="709"/>
        </w:tabs>
      </w:pPr>
    </w:p>
    <w:p w:rsidR="003929C7" w:rsidP="003929C7" w:rsidRDefault="003929C7" w14:paraId="05AFAFD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929C7" w:rsidP="003929C7" w:rsidRDefault="003929C7" w14:paraId="3FF9B91A" w14:textId="77777777">
      <w:pPr>
        <w:tabs>
          <w:tab w:val="left" w:pos="709"/>
        </w:tabs>
      </w:pPr>
    </w:p>
    <w:p w:rsidR="003929C7" w:rsidP="003929C7" w:rsidRDefault="003929C7" w14:paraId="6A3EE6C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929C7" w:rsidP="003929C7" w:rsidRDefault="003929C7" w14:paraId="0A28FD7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929C7" w:rsidP="003929C7" w:rsidRDefault="003929C7" w14:paraId="6190CADF" w14:textId="77777777">
      <w:pPr>
        <w:tabs>
          <w:tab w:val="left" w:pos="709"/>
        </w:tabs>
      </w:pPr>
    </w:p>
    <w:p w:rsidR="003929C7" w:rsidP="003929C7" w:rsidRDefault="003929C7" w14:paraId="0AC3A488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37A0D84" w14:textId="037A0D84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29C7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929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9C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9C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9C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9C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929C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29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929C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92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9C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9C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9C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9C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929C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9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9C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250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listopada 2019.</izvorni_sadrzaj>
    <derivirana_varijabla naziv="DomainObject.Predmet.DatumIzradeOptuznogAkta_1">25. listopada 2019.</derivirana_varijabla>
  </DomainObject.Predmet.DatumIzradeOptuznogAkta>
  <DomainObject.Predmet.DatumIzradeOptuznogAktaFormated>
    <izvorni_sadrzaj>25.10.2019.</izvorni_sadrzaj>
    <derivirana_varijabla naziv="DomainObject.Predmet.DatumIzradeOptuznogAktaFormated_1">25.10.2019.</derivirana_varijabla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listopada 2019.</izvorni_sadrzaj>
    <derivirana_varijabla naziv="DomainObject.Predmet.DatumPrimitkaOptuznogAkta_1">25.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St-2647/2019</izvorni_sadrzaj>
    <derivirana_varijabla naziv="DomainObject.Predmet.OznakaBroj_1">St-2647/2019</derivirana_varijabla>
  </DomainObject.Predmet.OznakaBroj>
  <DomainObject.Predmet.OznakaBrojOptuznogAkta>
    <izvorni_sadrzaj>04-06-19-4640</izvorni_sadrzaj>
    <derivirana_varijabla naziv="DomainObject.Predmet.OznakaBrojOptuznogAkta_1">04-06-19-4640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LINE d.o.o.</izvorni_sadrzaj>
    <derivirana_varijabla naziv="DomainObject.Predmet.ProtustrankaFormated_1">  MULTI LINE d.o.o.</derivirana_varijabla>
  </DomainObject.Predmet.ProtustrankaFormated>
  <DomainObject.Predmet.ProtustrankaFormatedOIB>
    <izvorni_sadrzaj>  MULTI LINE d.o.o., OIB 68867208173</izvorni_sadrzaj>
    <derivirana_varijabla naziv="DomainObject.Predmet.ProtustrankaFormatedOIB_1">  MULTI LINE d.o.o., OIB 68867208173</derivirana_varijabla>
  </DomainObject.Predmet.ProtustrankaFormatedOIB>
  <DomainObject.Predmet.ProtustrankaFormatedWithAdress>
    <izvorni_sadrzaj> MULTI LINE d.o.o., Martićeva 21, 10000 Zagreb</izvorni_sadrzaj>
    <derivirana_varijabla naziv="DomainObject.Predmet.ProtustrankaFormatedWithAdress_1"> MULTI LINE d.o.o., Martićeva 21, 10000 Zagreb</derivirana_varijabla>
  </DomainObject.Predmet.ProtustrankaFormatedWithAdress>
  <DomainObject.Predmet.ProtustrankaFormatedWithAdressOIB>
    <izvorni_sadrzaj> MULTI LINE d.o.o., OIB 68867208173, Martićeva 21, 10000 Zagreb</izvorni_sadrzaj>
    <derivirana_varijabla naziv="DomainObject.Predmet.ProtustrankaFormatedWithAdressOIB_1"> MULTI LINE d.o.o., OIB 68867208173, Martićeva 21, 10000 Zagreb</derivirana_varijabla>
  </DomainObject.Predmet.ProtustrankaFormatedWithAdressOIB>
  <DomainObject.Predmet.ProtustrankaWithAdress>
    <izvorni_sadrzaj>MULTI LINE d.o.o. Martićeva 21, 10000 Zagreb</izvorni_sadrzaj>
    <derivirana_varijabla naziv="DomainObject.Predmet.ProtustrankaWithAdress_1">MULTI LINE d.o.o. Martićeva 21, 10000 Zagreb</derivirana_varijabla>
  </DomainObject.Predmet.ProtustrankaWithAdress>
  <DomainObject.Predmet.ProtustrankaWithAdressOIB>
    <izvorni_sadrzaj>MULTI LINE d.o.o., OIB 68867208173, Martićeva 21, 10000 Zagreb</izvorni_sadrzaj>
    <derivirana_varijabla naziv="DomainObject.Predmet.ProtustrankaWithAdressOIB_1">MULTI LINE d.o.o., OIB 68867208173, Martićeva 21, 10000 Zagreb</derivirana_varijabla>
  </DomainObject.Predmet.ProtustrankaWithAdressOIB>
  <DomainObject.Predmet.ProtustrankaNazivFormated>
    <izvorni_sadrzaj>MULTI LINE d.o.o.</izvorni_sadrzaj>
    <derivirana_varijabla naziv="DomainObject.Predmet.ProtustrankaNazivFormated_1">MULTI LINE d.o.o.</derivirana_varijabla>
  </DomainObject.Predmet.ProtustrankaNazivFormated>
  <DomainObject.Predmet.ProtustrankaNazivFormatedOIB>
    <izvorni_sadrzaj>MULTI LINE d.o.o., OIB 68867208173</izvorni_sadrzaj>
    <derivirana_varijabla naziv="DomainObject.Predmet.ProtustrankaNazivFormatedOIB_1">MULTI LINE d.o.o., OIB 68867208173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LINE d.o.o.</item>
    </izvorni_sadrzaj>
    <derivirana_varijabla naziv="DomainObject.Predmet.ProtuStrankaListFormated_1">
      <item>MULTI LINE d.o.o.</item>
    </derivirana_varijabla>
  </DomainObject.Predmet.ProtuStrankaListFormated>
  <DomainObject.Predmet.ProtuStrankaListFormatedOIB>
    <izvorni_sadrzaj>
      <item>MULTI LINE d.o.o., OIB 68867208173</item>
    </izvorni_sadrzaj>
    <derivirana_varijabla naziv="DomainObject.Predmet.ProtuStrankaListFormatedOIB_1">
      <item>MULTI LINE d.o.o., OIB 68867208173</item>
    </derivirana_varijabla>
  </DomainObject.Predmet.ProtuStrankaListFormatedOIB>
  <DomainObject.Predmet.ProtuStrankaListFormatedWithAdress>
    <izvorni_sadrzaj>
      <item>MULTI LINE d.o.o., Martićeva 21, 10000 Zagreb</item>
    </izvorni_sadrzaj>
    <derivirana_varijabla naziv="DomainObject.Predmet.ProtuStrankaListFormatedWithAdress_1">
      <item>MULTI LINE d.o.o., Martićeva 21, 10000 Zagreb</item>
    </derivirana_varijabla>
  </DomainObject.Predmet.ProtuStrankaListFormatedWithAdress>
  <DomainObject.Predmet.ProtuStrankaListFormatedWithAdressOIB>
    <izvorni_sadrzaj>
      <item>MULTI LINE d.o.o., OIB 68867208173, Martićeva 21, 10000 Zagreb</item>
    </izvorni_sadrzaj>
    <derivirana_varijabla naziv="DomainObject.Predmet.ProtuStrankaListFormatedWithAdressOIB_1">
      <item>MULTI LINE d.o.o., OIB 68867208173, Martićeva 21, 10000 Zagreb</item>
    </derivirana_varijabla>
  </DomainObject.Predmet.ProtuStrankaListFormatedWithAdressOIB>
  <DomainObject.Predmet.ProtuStrankaListNazivFormated>
    <izvorni_sadrzaj>
      <item>MULTI LINE d.o.o.</item>
    </izvorni_sadrzaj>
    <derivirana_varijabla naziv="DomainObject.Predmet.ProtuStrankaListNazivFormated_1">
      <item>MULTI LINE d.o.o.</item>
    </derivirana_varijabla>
  </DomainObject.Predmet.ProtuStrankaListNazivFormated>
  <DomainObject.Predmet.ProtuStrankaListNazivFormatedOIB>
    <izvorni_sadrzaj>
      <item>MULTI LINE d.o.o., OIB 68867208173</item>
    </izvorni_sadrzaj>
    <derivirana_varijabla naziv="DomainObject.Predmet.ProtuStrankaListNazivFormatedOIB_1">
      <item>MULTI LINE d.o.o., OIB 68867208173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LINE d.o.o.</izvorni_sadrzaj>
    <derivirana_varijabla naziv="DomainObject.Predmet.ProtustrankaIDrugi_1">MULTI LINE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MULTI LINE d.o.o., OIB 68867208173, Martićeva 21, 10000 Zagreb</izvorni_sadrzaj>
    <derivirana_varijabla naziv="DomainObject.Predmet.ProtustrankaIDrugiAdressOIB_1">MULTI LINE d.o.o., OIB 68867208173, Martićeva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LINE d.o.o.</item>
      <item>Financijska agencija</item>
    </izvorni_sadrzaj>
    <derivirana_varijabla naziv="DomainObject.Predmet.SudioniciListNaziv_1">
      <item>MULTI LINE d.o.o.</item>
      <item>Financijska agencija</item>
    </derivirana_varijabla>
  </DomainObject.Predmet.SudioniciListNaziv>
  <DomainObject.Predmet.SudioniciListAdressOIB>
    <izvorni_sadrzaj>
      <item>MULTI LINE d.o.o., OIB 68867208173, Martićeva 21,10000 Zagreb</item>
      <item>Financijska agencija, OIB 85821130368, TRG SVIBANJSKIH ŽRTAVA 1995. 1,10000 Zagreb</item>
    </izvorni_sadrzaj>
    <derivirana_varijabla naziv="DomainObject.Predmet.SudioniciListAdressOIB_1">
      <item>MULTI LINE d.o.o., OIB 68867208173, Martićeva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68867208173</item>
      <item>, OIB 85821130368</item>
    </izvorni_sadrzaj>
    <derivirana_varijabla naziv="DomainObject.Predmet.SudioniciListNazivOIB_1">
      <item>, OIB 68867208173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